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South West Hertfordshire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South West Hertfordshire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South West Hertfordshire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South West Hertfordshire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South West Hertfordshire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South West Hertfordshire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56.0% </w:t>
      </w:r>
      <w:r w:rsidRPr="004747BF">
        <w:rPr>
          <w:rFonts w:ascii="Libre Franklin Light" w:eastAsia="Times New Roman" w:hAnsi="Libre Franklin Light" w:cs="Calibri Light"/>
        </w:rPr>
        <w:t xml:space="preserve">of those respondents classified as PGSI 8+ in South West Hertfordshire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South West Hertfordshire is estimated to be </w:t>
      </w:r>
      <w:r w:rsidRPr="00773DF7">
        <w:rPr>
          <w:rFonts w:ascii="Libre Franklin Light" w:eastAsia="Times New Roman" w:hAnsi="Libre Franklin Light" w:cs="Calibri Light"/>
          <w:b/>
          <w:bCs/>
          <w:color w:val="C45911" w:themeColor="accent2" w:themeShade="BF"/>
        </w:rPr>
        <w:t xml:space="preserve">£1,457,722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South West Hertfordshire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12.2%</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South West Hertfordshire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South West Hertfordshire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uth West Hertford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South West Hertfordshire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uth West Hertford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South West Hertfordshire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9.1%</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Hertfordshire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56.0%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uth West Hertford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South West Hertfordshire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South West Hertfordshire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South West Hertfordshire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South West Hertfordshire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South West Hertfordshire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South West Hertfordshire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£1,457,722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South West Hertfordshire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£23,744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£491,037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£35,176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£9,893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£18,138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£879,734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£1,457,722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South West Hertfordshire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South West Hertfordshire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Hertfordshire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South West Hertfordshire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48.0%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South West Hertfordshire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South West Hertfordshire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Hertfordshire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South West Hertfordshire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South West Hertfordshire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48.0%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South West Hertfordshire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1154A1B-4934-4B6C-BD4A-EDCFEB287E31}"/>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